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2140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123F7E34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28D93E39" w14:textId="77777777" w:rsidR="004865FF" w:rsidRDefault="004865FF" w:rsidP="004865FF">
      <w:pPr>
        <w:pStyle w:val="NoSpacing"/>
        <w:rPr>
          <w:rFonts w:cs="Times New Roman"/>
          <w:szCs w:val="24"/>
        </w:rPr>
      </w:pPr>
    </w:p>
    <w:p w14:paraId="3134E66D" w14:textId="77777777" w:rsidR="004865FF" w:rsidRDefault="004865FF" w:rsidP="004865FF">
      <w:pPr>
        <w:pStyle w:val="NoSpacing"/>
        <w:rPr>
          <w:rFonts w:cs="Times New Roman"/>
          <w:szCs w:val="24"/>
        </w:rPr>
      </w:pPr>
    </w:p>
    <w:p w14:paraId="5578B5A5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He made a plaint of debt against John Barley of London, bladesmith(q.v.),</w:t>
      </w:r>
    </w:p>
    <w:p w14:paraId="12DD50D0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John Cope of London, bladesmith(q.v.).</w:t>
      </w:r>
    </w:p>
    <w:p w14:paraId="4F71F52F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4D95">
          <w:rPr>
            <w:rStyle w:val="Hyperlink"/>
            <w:rFonts w:cs="Times New Roman"/>
            <w:szCs w:val="24"/>
          </w:rPr>
          <w:t>https://waalt.uh.edu/index.php/CP40no943Index</w:t>
        </w:r>
      </w:hyperlink>
      <w:r>
        <w:rPr>
          <w:rFonts w:cs="Times New Roman"/>
          <w:szCs w:val="24"/>
        </w:rPr>
        <w:t xml:space="preserve"> )</w:t>
      </w:r>
    </w:p>
    <w:p w14:paraId="61D7D9B3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 xml:space="preserve">He made a plaint of debt against Thomas </w:t>
      </w:r>
      <w:proofErr w:type="spellStart"/>
      <w:r>
        <w:rPr>
          <w:rFonts w:cs="Times New Roman"/>
          <w:szCs w:val="24"/>
        </w:rPr>
        <w:t>Fressh</w:t>
      </w:r>
      <w:proofErr w:type="spellEnd"/>
      <w:r>
        <w:rPr>
          <w:rFonts w:cs="Times New Roman"/>
          <w:szCs w:val="24"/>
        </w:rPr>
        <w:t xml:space="preserve"> of London, bladesmith(q.v.).</w:t>
      </w:r>
    </w:p>
    <w:p w14:paraId="30C788C3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71D6676B" w14:textId="77777777" w:rsidR="004865FF" w:rsidRDefault="004865FF" w:rsidP="004865FF">
      <w:pPr>
        <w:pStyle w:val="NoSpacing"/>
        <w:rPr>
          <w:rFonts w:cs="Times New Roman"/>
          <w:szCs w:val="24"/>
        </w:rPr>
      </w:pPr>
    </w:p>
    <w:p w14:paraId="494A781F" w14:textId="77777777" w:rsidR="004865FF" w:rsidRDefault="004865FF" w:rsidP="004865FF">
      <w:pPr>
        <w:pStyle w:val="NoSpacing"/>
        <w:rPr>
          <w:rFonts w:cs="Times New Roman"/>
          <w:szCs w:val="24"/>
        </w:rPr>
      </w:pPr>
    </w:p>
    <w:p w14:paraId="48EF07AA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2023</w:t>
      </w:r>
    </w:p>
    <w:p w14:paraId="1505ECC3" w14:textId="77777777" w:rsidR="004865FF" w:rsidRDefault="004865FF" w:rsidP="004865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p w14:paraId="6BB79E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CD18F" w14:textId="77777777" w:rsidR="004865FF" w:rsidRDefault="004865FF" w:rsidP="009139A6">
      <w:r>
        <w:separator/>
      </w:r>
    </w:p>
  </w:endnote>
  <w:endnote w:type="continuationSeparator" w:id="0">
    <w:p w14:paraId="6B564BEC" w14:textId="77777777" w:rsidR="004865FF" w:rsidRDefault="004865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8E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BFF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29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BAC10" w14:textId="77777777" w:rsidR="004865FF" w:rsidRDefault="004865FF" w:rsidP="009139A6">
      <w:r>
        <w:separator/>
      </w:r>
    </w:p>
  </w:footnote>
  <w:footnote w:type="continuationSeparator" w:id="0">
    <w:p w14:paraId="35F61857" w14:textId="77777777" w:rsidR="004865FF" w:rsidRDefault="004865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BB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93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DC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5FF"/>
    <w:rsid w:val="000666E0"/>
    <w:rsid w:val="002510B7"/>
    <w:rsid w:val="004865F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AC9DD"/>
  <w15:chartTrackingRefBased/>
  <w15:docId w15:val="{907D9E7B-6FD0-4B1F-A284-CA7FBCCDC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65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2023-05-11T08:06:00Z</dcterms:created>
  <dcterms:modified xsi:type="dcterms:W3CDTF">2023-05-11T08:06:00Z</dcterms:modified>
</cp:coreProperties>
</file>